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CB32A" w14:textId="77777777" w:rsidR="000F196E" w:rsidRDefault="000F196E" w:rsidP="000F19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SARE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3FE21DF0" w14:textId="77777777" w:rsidR="000F196E" w:rsidRDefault="000F196E" w:rsidP="000F19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A34532" w14:textId="77777777" w:rsidR="000F196E" w:rsidRDefault="000F196E" w:rsidP="000F19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A2742A" w14:textId="77777777" w:rsidR="000F196E" w:rsidRDefault="000F196E" w:rsidP="000F19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Mar.1400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Wing, Buckinghamshire,</w:t>
      </w:r>
    </w:p>
    <w:p w14:paraId="5D4F69C4" w14:textId="77777777" w:rsidR="000F196E" w:rsidRDefault="000F196E" w:rsidP="000F19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Sir Bernard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Brocas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A995D71" w14:textId="77777777" w:rsidR="000F196E" w:rsidRDefault="000F196E" w:rsidP="000F19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18-42)</w:t>
      </w:r>
    </w:p>
    <w:p w14:paraId="78A29EB3" w14:textId="77777777" w:rsidR="000F196E" w:rsidRDefault="000F196E" w:rsidP="000F19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AF3363" w14:textId="77777777" w:rsidR="000F196E" w:rsidRDefault="000F196E" w:rsidP="000F19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532845" w14:textId="77777777" w:rsidR="000F196E" w:rsidRPr="007D17D0" w:rsidRDefault="000F196E" w:rsidP="000F19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June 2021</w:t>
      </w:r>
    </w:p>
    <w:p w14:paraId="1FA365E0" w14:textId="563CA799" w:rsidR="00BA00AB" w:rsidRPr="000F196E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F19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6D5BB" w14:textId="77777777" w:rsidR="000F196E" w:rsidRDefault="000F196E" w:rsidP="009139A6">
      <w:r>
        <w:separator/>
      </w:r>
    </w:p>
  </w:endnote>
  <w:endnote w:type="continuationSeparator" w:id="0">
    <w:p w14:paraId="4B46BAB4" w14:textId="77777777" w:rsidR="000F196E" w:rsidRDefault="000F19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0E03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DE03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42C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81312" w14:textId="77777777" w:rsidR="000F196E" w:rsidRDefault="000F196E" w:rsidP="009139A6">
      <w:r>
        <w:separator/>
      </w:r>
    </w:p>
  </w:footnote>
  <w:footnote w:type="continuationSeparator" w:id="0">
    <w:p w14:paraId="7A01D865" w14:textId="77777777" w:rsidR="000F196E" w:rsidRDefault="000F19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AEA3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CB6A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149F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96E"/>
    <w:rsid w:val="000666E0"/>
    <w:rsid w:val="000F196E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44CCDC"/>
  <w15:chartTrackingRefBased/>
  <w15:docId w15:val="{E58D8C6F-41D5-47AD-B344-FA9EBDB45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2021-06-23T16:19:00Z</dcterms:created>
  <dcterms:modified xsi:type="dcterms:W3CDTF">2021-06-23T16:20:00Z</dcterms:modified>
</cp:coreProperties>
</file>